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D43" w:rsidRPr="00287FB5" w:rsidRDefault="002C4D43" w:rsidP="001940C0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bCs/>
          <w:kern w:val="0"/>
          <w:sz w:val="32"/>
          <w:szCs w:val="32"/>
        </w:rPr>
        <w:t>服装类专业教师</w:t>
      </w:r>
      <w:r>
        <w:rPr>
          <w:rFonts w:ascii="黑体" w:eastAsia="黑体" w:hAnsi="宋体" w:cs="Helvetica" w:hint="eastAsia"/>
          <w:b/>
          <w:kern w:val="0"/>
          <w:sz w:val="32"/>
          <w:szCs w:val="32"/>
        </w:rPr>
        <w:t>“双师”</w:t>
      </w:r>
      <w:r w:rsidRPr="00287FB5">
        <w:rPr>
          <w:rFonts w:ascii="黑体" w:eastAsia="黑体" w:hAnsi="宋体" w:cs="宋体" w:hint="eastAsia"/>
          <w:b/>
          <w:bCs/>
          <w:kern w:val="0"/>
          <w:sz w:val="32"/>
          <w:szCs w:val="32"/>
        </w:rPr>
        <w:t>培训方案</w:t>
      </w:r>
    </w:p>
    <w:p w:rsidR="002C4D43" w:rsidRDefault="002C4D43" w:rsidP="00B913BB">
      <w:pPr>
        <w:widowControl/>
        <w:spacing w:line="360" w:lineRule="auto"/>
        <w:jc w:val="center"/>
        <w:rPr>
          <w:rFonts w:ascii="宋体" w:cs="宋体"/>
          <w:bCs/>
          <w:kern w:val="0"/>
          <w:sz w:val="24"/>
        </w:rPr>
      </w:pPr>
      <w:r w:rsidRPr="00287FB5">
        <w:rPr>
          <w:rFonts w:ascii="黑体" w:eastAsia="黑体" w:hAnsi="宋体" w:cs="宋体" w:hint="eastAsia"/>
          <w:b/>
          <w:bCs/>
          <w:kern w:val="0"/>
          <w:sz w:val="32"/>
          <w:szCs w:val="32"/>
        </w:rPr>
        <w:t>（六安职业技术学院）</w:t>
      </w:r>
    </w:p>
    <w:p w:rsidR="002C4D43" w:rsidRDefault="002C4D43" w:rsidP="00B913BB">
      <w:pPr>
        <w:widowControl/>
        <w:spacing w:line="360" w:lineRule="auto"/>
        <w:jc w:val="left"/>
        <w:rPr>
          <w:rFonts w:ascii="宋体" w:cs="宋体"/>
          <w:bCs/>
          <w:kern w:val="0"/>
          <w:sz w:val="24"/>
        </w:rPr>
      </w:pPr>
    </w:p>
    <w:p w:rsidR="002C4D43" w:rsidRPr="00287FB5" w:rsidRDefault="002C4D43" w:rsidP="00B913BB">
      <w:pPr>
        <w:widowControl/>
        <w:spacing w:line="360" w:lineRule="auto"/>
        <w:jc w:val="left"/>
        <w:rPr>
          <w:rFonts w:ascii="宋体" w:cs="宋体"/>
          <w:bCs/>
          <w:kern w:val="0"/>
          <w:sz w:val="24"/>
        </w:rPr>
      </w:pPr>
      <w:r w:rsidRPr="00287FB5">
        <w:rPr>
          <w:rFonts w:ascii="宋体" w:hAnsi="宋体" w:cs="宋体" w:hint="eastAsia"/>
          <w:bCs/>
          <w:kern w:val="0"/>
          <w:sz w:val="24"/>
        </w:rPr>
        <w:t>各高职高专院校：</w:t>
      </w:r>
    </w:p>
    <w:p w:rsidR="002C4D43" w:rsidRPr="00287FB5" w:rsidRDefault="002C4D43" w:rsidP="00170511">
      <w:pPr>
        <w:spacing w:line="360" w:lineRule="auto"/>
        <w:ind w:firstLineChars="200" w:firstLine="31680"/>
        <w:rPr>
          <w:rFonts w:ascii="宋体"/>
          <w:sz w:val="24"/>
        </w:rPr>
      </w:pPr>
      <w:r w:rsidRPr="00287FB5">
        <w:rPr>
          <w:rFonts w:ascii="宋体" w:hAnsi="宋体" w:hint="eastAsia"/>
          <w:sz w:val="24"/>
        </w:rPr>
        <w:t>安徽省高职高专教师“双师素质”培训项目是省教育厅为配合高职高专教育改革，全面提高我省高职高专师资队伍专业技术水平的一项重要举措</w:t>
      </w:r>
      <w:r>
        <w:rPr>
          <w:rFonts w:ascii="宋体" w:hAnsi="宋体" w:hint="eastAsia"/>
          <w:sz w:val="24"/>
        </w:rPr>
        <w:t>，</w:t>
      </w:r>
      <w:r w:rsidRPr="00287FB5">
        <w:rPr>
          <w:rFonts w:ascii="宋体" w:hAnsi="宋体" w:hint="eastAsia"/>
          <w:sz w:val="24"/>
        </w:rPr>
        <w:t>对建设一支能适应</w:t>
      </w:r>
      <w:r>
        <w:rPr>
          <w:rFonts w:ascii="宋体" w:hAnsi="宋体" w:hint="eastAsia"/>
          <w:sz w:val="24"/>
        </w:rPr>
        <w:t>现代职业教育</w:t>
      </w:r>
      <w:r w:rsidRPr="00287FB5">
        <w:rPr>
          <w:rFonts w:ascii="宋体" w:hAnsi="宋体" w:hint="eastAsia"/>
          <w:sz w:val="24"/>
        </w:rPr>
        <w:t>高水平的师资队伍有着重要意义。教师通过培训学习</w:t>
      </w:r>
      <w:r>
        <w:rPr>
          <w:rFonts w:ascii="宋体" w:hAnsi="宋体" w:hint="eastAsia"/>
          <w:sz w:val="24"/>
        </w:rPr>
        <w:t>交流能够</w:t>
      </w:r>
      <w:r w:rsidRPr="00287FB5">
        <w:rPr>
          <w:rFonts w:ascii="宋体" w:hAnsi="宋体" w:hint="eastAsia"/>
          <w:sz w:val="24"/>
        </w:rPr>
        <w:t>掌握</w:t>
      </w:r>
      <w:r>
        <w:rPr>
          <w:rFonts w:ascii="宋体" w:hAnsi="宋体" w:cs="Helvetica" w:hint="eastAsia"/>
          <w:kern w:val="0"/>
          <w:sz w:val="24"/>
        </w:rPr>
        <w:t>服装</w:t>
      </w:r>
      <w:r w:rsidRPr="00287FB5">
        <w:rPr>
          <w:rFonts w:ascii="宋体" w:hAnsi="宋体" w:cs="Helvetica" w:hint="eastAsia"/>
          <w:kern w:val="0"/>
          <w:sz w:val="24"/>
        </w:rPr>
        <w:t>类</w:t>
      </w:r>
      <w:r>
        <w:rPr>
          <w:rFonts w:ascii="宋体" w:hAnsi="宋体" w:cs="Helvetica" w:hint="eastAsia"/>
          <w:kern w:val="0"/>
          <w:sz w:val="24"/>
        </w:rPr>
        <w:t>专业</w:t>
      </w:r>
      <w:r>
        <w:rPr>
          <w:rFonts w:ascii="宋体" w:hAnsi="宋体" w:hint="eastAsia"/>
          <w:sz w:val="24"/>
        </w:rPr>
        <w:t>相关知识和服装行业发展新趋势，对全面提高教师的专业</w:t>
      </w:r>
      <w:r w:rsidRPr="00287FB5">
        <w:rPr>
          <w:rFonts w:ascii="宋体" w:hAnsi="宋体" w:hint="eastAsia"/>
          <w:sz w:val="24"/>
        </w:rPr>
        <w:t>水平有着重要的作用。</w:t>
      </w:r>
    </w:p>
    <w:p w:rsidR="002C4D43" w:rsidRPr="00287FB5" w:rsidRDefault="002C4D43" w:rsidP="00170511">
      <w:pPr>
        <w:spacing w:line="360" w:lineRule="auto"/>
        <w:ind w:firstLineChars="200" w:firstLine="31680"/>
        <w:rPr>
          <w:rFonts w:ascii="宋体"/>
          <w:sz w:val="24"/>
        </w:rPr>
      </w:pPr>
      <w:r w:rsidRPr="00287FB5">
        <w:rPr>
          <w:rFonts w:ascii="宋体" w:hAnsi="宋体"/>
          <w:sz w:val="24"/>
        </w:rPr>
        <w:t>201</w:t>
      </w:r>
      <w:r>
        <w:rPr>
          <w:rFonts w:ascii="宋体" w:hAnsi="宋体"/>
          <w:sz w:val="24"/>
        </w:rPr>
        <w:t>7</w:t>
      </w:r>
      <w:r w:rsidRPr="00287FB5">
        <w:rPr>
          <w:rFonts w:ascii="宋体" w:hAnsi="宋体" w:hint="eastAsia"/>
          <w:sz w:val="24"/>
        </w:rPr>
        <w:t>年安徽省高职高专</w:t>
      </w:r>
      <w:r>
        <w:rPr>
          <w:rFonts w:ascii="宋体" w:hAnsi="宋体" w:hint="eastAsia"/>
          <w:sz w:val="24"/>
        </w:rPr>
        <w:t>服装类</w:t>
      </w:r>
      <w:r w:rsidRPr="00287FB5">
        <w:rPr>
          <w:rFonts w:ascii="宋体" w:hAnsi="宋体" w:hint="eastAsia"/>
          <w:sz w:val="24"/>
        </w:rPr>
        <w:t>“双师素质”培训由六安职业技术学院承担。</w:t>
      </w:r>
      <w:r w:rsidRPr="00287FB5">
        <w:rPr>
          <w:rFonts w:ascii="宋体" w:hAnsi="宋体" w:cs="宋体" w:hint="eastAsia"/>
          <w:kern w:val="0"/>
          <w:sz w:val="24"/>
        </w:rPr>
        <w:t>培训具体情况如下：</w:t>
      </w:r>
    </w:p>
    <w:p w:rsidR="002C4D43" w:rsidRPr="00287FB5" w:rsidRDefault="002C4D43" w:rsidP="00170511">
      <w:pPr>
        <w:widowControl/>
        <w:spacing w:beforeLines="50" w:afterLines="50" w:line="500" w:lineRule="exact"/>
        <w:ind w:firstLineChars="200" w:firstLine="31680"/>
        <w:jc w:val="left"/>
        <w:rPr>
          <w:rFonts w:ascii="宋体" w:cs="宋体"/>
          <w:kern w:val="0"/>
          <w:sz w:val="24"/>
        </w:rPr>
      </w:pPr>
      <w:r w:rsidRPr="00287FB5">
        <w:rPr>
          <w:rFonts w:ascii="宋体" w:hAnsi="宋体" w:cs="宋体" w:hint="eastAsia"/>
          <w:kern w:val="0"/>
          <w:sz w:val="24"/>
        </w:rPr>
        <w:t>一、</w:t>
      </w:r>
      <w:r w:rsidRPr="00287FB5">
        <w:rPr>
          <w:rFonts w:ascii="宋体" w:hAnsi="宋体" w:cs="宋体" w:hint="eastAsia"/>
          <w:b/>
          <w:kern w:val="0"/>
          <w:sz w:val="24"/>
        </w:rPr>
        <w:t>培训项目及对象</w:t>
      </w:r>
      <w:r w:rsidRPr="00287FB5">
        <w:rPr>
          <w:rFonts w:ascii="宋体" w:hAnsi="宋体" w:cs="宋体"/>
          <w:b/>
          <w:kern w:val="0"/>
          <w:sz w:val="24"/>
        </w:rPr>
        <w:t xml:space="preserve"> </w:t>
      </w:r>
    </w:p>
    <w:p w:rsidR="002C4D43" w:rsidRPr="004D1530" w:rsidRDefault="002C4D43" w:rsidP="00170511">
      <w:pPr>
        <w:spacing w:line="440" w:lineRule="exact"/>
        <w:ind w:leftChars="228" w:left="31680" w:hangingChars="500" w:firstLine="31680"/>
        <w:outlineLvl w:val="1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培训项目：</w:t>
      </w:r>
      <w:r>
        <w:rPr>
          <w:rFonts w:ascii="宋体" w:hAnsi="宋体" w:hint="eastAsia"/>
          <w:bCs/>
          <w:sz w:val="24"/>
        </w:rPr>
        <w:t>服装专业信息化教学改革与专业技能提升“</w:t>
      </w:r>
      <w:r w:rsidRPr="004D1530">
        <w:rPr>
          <w:rFonts w:ascii="宋体" w:hAnsi="宋体" w:hint="eastAsia"/>
          <w:bCs/>
          <w:sz w:val="24"/>
        </w:rPr>
        <w:t>双师</w:t>
      </w:r>
      <w:r>
        <w:rPr>
          <w:rFonts w:ascii="宋体" w:hAnsi="宋体" w:hint="eastAsia"/>
          <w:bCs/>
          <w:sz w:val="24"/>
        </w:rPr>
        <w:t>”</w:t>
      </w:r>
      <w:r w:rsidRPr="004D1530">
        <w:rPr>
          <w:rFonts w:ascii="宋体" w:hAnsi="宋体" w:hint="eastAsia"/>
          <w:bCs/>
          <w:sz w:val="24"/>
        </w:rPr>
        <w:t>培训</w:t>
      </w:r>
      <w:r w:rsidRPr="004D1530">
        <w:rPr>
          <w:rFonts w:ascii="宋体" w:hAnsi="宋体" w:cs="宋体" w:hint="eastAsia"/>
          <w:kern w:val="0"/>
          <w:sz w:val="24"/>
        </w:rPr>
        <w:t>。</w:t>
      </w:r>
    </w:p>
    <w:p w:rsidR="002C4D43" w:rsidRPr="00287FB5" w:rsidRDefault="002C4D43" w:rsidP="00170511">
      <w:pPr>
        <w:spacing w:line="440" w:lineRule="exact"/>
        <w:ind w:firstLineChars="200" w:firstLine="31680"/>
        <w:outlineLvl w:val="1"/>
        <w:rPr>
          <w:sz w:val="24"/>
        </w:rPr>
      </w:pPr>
      <w:r w:rsidRPr="00287FB5">
        <w:rPr>
          <w:rFonts w:ascii="宋体" w:hAnsi="宋体" w:cs="宋体" w:hint="eastAsia"/>
          <w:kern w:val="0"/>
          <w:sz w:val="24"/>
        </w:rPr>
        <w:t>培训对象：高职高专院校</w:t>
      </w:r>
      <w:r>
        <w:rPr>
          <w:rFonts w:ascii="宋体" w:hAnsi="宋体" w:hint="eastAsia"/>
          <w:sz w:val="24"/>
        </w:rPr>
        <w:t>服装类</w:t>
      </w:r>
      <w:r w:rsidRPr="00287FB5">
        <w:rPr>
          <w:rFonts w:ascii="宋体" w:hAnsi="宋体" w:cs="宋体" w:hint="eastAsia"/>
          <w:kern w:val="0"/>
          <w:sz w:val="24"/>
        </w:rPr>
        <w:t>专业教师、实训指导教师。</w:t>
      </w:r>
    </w:p>
    <w:p w:rsidR="002C4D43" w:rsidRPr="00287FB5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b/>
          <w:kern w:val="0"/>
          <w:sz w:val="24"/>
        </w:rPr>
      </w:pPr>
      <w:r w:rsidRPr="00287FB5">
        <w:rPr>
          <w:rFonts w:ascii="宋体" w:hAnsi="宋体" w:cs="宋体" w:hint="eastAsia"/>
          <w:b/>
          <w:kern w:val="0"/>
          <w:sz w:val="24"/>
        </w:rPr>
        <w:t>二、培训内容</w:t>
      </w:r>
      <w:r>
        <w:rPr>
          <w:rFonts w:ascii="宋体" w:hAnsi="宋体" w:cs="宋体" w:hint="eastAsia"/>
          <w:b/>
          <w:kern w:val="0"/>
          <w:sz w:val="24"/>
        </w:rPr>
        <w:t>及授课教师</w:t>
      </w:r>
    </w:p>
    <w:p w:rsidR="002C4D43" w:rsidRPr="00287FB5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授课教师由</w:t>
      </w:r>
      <w:smartTag w:uri="urn:schemas-microsoft-com:office:smarttags" w:element="PersonName">
        <w:r>
          <w:rPr>
            <w:rFonts w:ascii="宋体" w:hAnsi="宋体" w:cs="宋体" w:hint="eastAsia"/>
            <w:kern w:val="0"/>
            <w:sz w:val="24"/>
          </w:rPr>
          <w:t>高校</w:t>
        </w:r>
      </w:smartTag>
      <w:r>
        <w:rPr>
          <w:rFonts w:ascii="宋体" w:hAnsi="宋体" w:cs="宋体" w:hint="eastAsia"/>
          <w:kern w:val="0"/>
          <w:sz w:val="24"/>
        </w:rPr>
        <w:t>教授、相关</w:t>
      </w:r>
      <w:r w:rsidRPr="00287FB5">
        <w:rPr>
          <w:rFonts w:ascii="宋体" w:hAnsi="宋体" w:cs="宋体" w:hint="eastAsia"/>
          <w:kern w:val="0"/>
          <w:sz w:val="24"/>
        </w:rPr>
        <w:t>行业企业专家、示范院校重点建设专业带头人</w:t>
      </w:r>
      <w:r>
        <w:rPr>
          <w:rFonts w:ascii="宋体" w:hAnsi="宋体" w:cs="宋体" w:hint="eastAsia"/>
          <w:kern w:val="0"/>
          <w:sz w:val="24"/>
        </w:rPr>
        <w:t>担任。具体</w:t>
      </w:r>
      <w:r w:rsidRPr="00287FB5">
        <w:rPr>
          <w:rFonts w:ascii="宋体" w:hAnsi="宋体" w:cs="宋体" w:hint="eastAsia"/>
          <w:kern w:val="0"/>
          <w:sz w:val="24"/>
        </w:rPr>
        <w:t>培训</w:t>
      </w:r>
      <w:r>
        <w:rPr>
          <w:rFonts w:ascii="宋体" w:hAnsi="宋体" w:cs="宋体" w:hint="eastAsia"/>
          <w:kern w:val="0"/>
          <w:sz w:val="24"/>
        </w:rPr>
        <w:t>内容及</w:t>
      </w:r>
      <w:r w:rsidRPr="00287FB5">
        <w:rPr>
          <w:rFonts w:ascii="宋体" w:hAnsi="宋体" w:cs="宋体" w:hint="eastAsia"/>
          <w:kern w:val="0"/>
          <w:sz w:val="24"/>
        </w:rPr>
        <w:t>日程安排详见</w:t>
      </w:r>
      <w:r w:rsidRPr="00287FB5">
        <w:rPr>
          <w:rFonts w:ascii="宋体" w:hAnsi="宋体" w:cs="宋体" w:hint="eastAsia"/>
          <w:b/>
          <w:kern w:val="0"/>
          <w:sz w:val="24"/>
        </w:rPr>
        <w:t>附件。</w:t>
      </w:r>
    </w:p>
    <w:p w:rsidR="002C4D43" w:rsidRPr="00287FB5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kern w:val="0"/>
          <w:sz w:val="24"/>
        </w:rPr>
      </w:pPr>
      <w:r w:rsidRPr="00287FB5">
        <w:rPr>
          <w:rFonts w:ascii="宋体" w:hAnsi="宋体" w:cs="宋体" w:hint="eastAsia"/>
          <w:b/>
          <w:kern w:val="0"/>
          <w:sz w:val="24"/>
        </w:rPr>
        <w:t>三、培训证书</w:t>
      </w:r>
    </w:p>
    <w:p w:rsidR="002C4D43" w:rsidRPr="009E2CBB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kern w:val="0"/>
          <w:sz w:val="24"/>
        </w:rPr>
      </w:pPr>
      <w:r w:rsidRPr="00287FB5">
        <w:rPr>
          <w:rFonts w:ascii="宋体" w:hAnsi="宋体" w:cs="宋体" w:hint="eastAsia"/>
          <w:kern w:val="0"/>
          <w:sz w:val="24"/>
        </w:rPr>
        <w:t>经培训考核合格后由安徽省教育厅颁发培训合格证书。</w:t>
      </w:r>
    </w:p>
    <w:p w:rsidR="002C4D43" w:rsidRPr="00287FB5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b/>
          <w:kern w:val="0"/>
          <w:sz w:val="24"/>
        </w:rPr>
      </w:pPr>
      <w:r w:rsidRPr="00287FB5">
        <w:rPr>
          <w:rFonts w:ascii="宋体" w:hAnsi="宋体" w:cs="宋体" w:hint="eastAsia"/>
          <w:b/>
          <w:kern w:val="0"/>
          <w:sz w:val="24"/>
        </w:rPr>
        <w:t>四、报名及报到要求</w:t>
      </w:r>
    </w:p>
    <w:p w:rsidR="002C4D43" w:rsidRPr="00287FB5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b/>
          <w:kern w:val="0"/>
          <w:sz w:val="24"/>
        </w:rPr>
      </w:pPr>
      <w:r w:rsidRPr="00287FB5">
        <w:rPr>
          <w:rFonts w:ascii="宋体" w:hAnsi="宋体"/>
          <w:sz w:val="24"/>
        </w:rPr>
        <w:t>1</w:t>
      </w:r>
      <w:r w:rsidRPr="00287FB5">
        <w:rPr>
          <w:rFonts w:ascii="宋体" w:hAnsi="宋体" w:hint="eastAsia"/>
          <w:sz w:val="24"/>
        </w:rPr>
        <w:t>．报名截止时间：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7"/>
          <w:attr w:name="Year" w:val="2017"/>
        </w:smartTagPr>
        <w:r w:rsidRPr="00287FB5">
          <w:rPr>
            <w:rFonts w:ascii="宋体" w:hAnsi="宋体" w:cs="宋体"/>
            <w:b/>
            <w:kern w:val="0"/>
            <w:sz w:val="24"/>
          </w:rPr>
          <w:t>201</w:t>
        </w:r>
        <w:r>
          <w:rPr>
            <w:rFonts w:ascii="宋体" w:hAnsi="宋体" w:cs="宋体"/>
            <w:b/>
            <w:kern w:val="0"/>
            <w:sz w:val="24"/>
          </w:rPr>
          <w:t>7</w:t>
        </w:r>
        <w:r w:rsidRPr="00287FB5">
          <w:rPr>
            <w:rFonts w:ascii="宋体" w:hAnsi="宋体" w:cs="宋体" w:hint="eastAsia"/>
            <w:b/>
            <w:kern w:val="0"/>
            <w:sz w:val="24"/>
          </w:rPr>
          <w:t>年</w:t>
        </w:r>
        <w:r>
          <w:rPr>
            <w:rFonts w:ascii="宋体" w:hAnsi="宋体" w:cs="宋体"/>
            <w:b/>
            <w:kern w:val="0"/>
            <w:sz w:val="24"/>
          </w:rPr>
          <w:t>7</w:t>
        </w:r>
        <w:r w:rsidRPr="00287FB5">
          <w:rPr>
            <w:rFonts w:ascii="宋体" w:hAnsi="宋体" w:cs="宋体" w:hint="eastAsia"/>
            <w:b/>
            <w:kern w:val="0"/>
            <w:sz w:val="24"/>
          </w:rPr>
          <w:t>月</w:t>
        </w:r>
        <w:r>
          <w:rPr>
            <w:rFonts w:ascii="宋体" w:hAnsi="宋体" w:cs="宋体"/>
            <w:b/>
            <w:kern w:val="0"/>
            <w:sz w:val="24"/>
          </w:rPr>
          <w:t>15</w:t>
        </w:r>
        <w:r w:rsidRPr="00287FB5">
          <w:rPr>
            <w:rFonts w:ascii="宋体" w:hAnsi="宋体" w:cs="宋体" w:hint="eastAsia"/>
            <w:b/>
            <w:kern w:val="0"/>
            <w:sz w:val="24"/>
          </w:rPr>
          <w:t>日</w:t>
        </w:r>
      </w:smartTag>
      <w:r w:rsidRPr="00287FB5">
        <w:rPr>
          <w:rFonts w:ascii="宋体" w:hAnsi="宋体" w:cs="宋体" w:hint="eastAsia"/>
          <w:b/>
          <w:kern w:val="0"/>
          <w:sz w:val="24"/>
        </w:rPr>
        <w:t>。</w:t>
      </w:r>
    </w:p>
    <w:p w:rsidR="002C4D43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 w:rsidRPr="00287FB5">
        <w:rPr>
          <w:rFonts w:ascii="宋体" w:hAnsi="宋体"/>
          <w:sz w:val="24"/>
        </w:rPr>
        <w:t>2</w:t>
      </w:r>
      <w:r w:rsidRPr="00287FB5">
        <w:rPr>
          <w:rFonts w:ascii="宋体" w:hAnsi="宋体" w:hint="eastAsia"/>
          <w:sz w:val="24"/>
        </w:rPr>
        <w:t>．报名方式：</w:t>
      </w:r>
      <w:r w:rsidRPr="00643AA7">
        <w:rPr>
          <w:rFonts w:ascii="宋体" w:cs="宋体" w:hint="eastAsia"/>
          <w:kern w:val="0"/>
          <w:sz w:val="24"/>
          <w:lang w:val="zh-CN"/>
        </w:rPr>
        <w:t>参加培训的学员务必在安徽省高等学校师资培训中心培训报名入口</w:t>
      </w:r>
      <w:r w:rsidRPr="00643AA7">
        <w:rPr>
          <w:rFonts w:ascii="宋体" w:cs="宋体" w:hint="eastAsia"/>
          <w:kern w:val="0"/>
          <w:sz w:val="24"/>
        </w:rPr>
        <w:t>（</w:t>
      </w:r>
      <w:r w:rsidRPr="00643AA7">
        <w:rPr>
          <w:rFonts w:ascii="宋体" w:cs="宋体"/>
          <w:kern w:val="0"/>
          <w:sz w:val="24"/>
        </w:rPr>
        <w:t>http://anhui.enetedu.com/</w:t>
      </w:r>
      <w:r w:rsidRPr="00643AA7">
        <w:rPr>
          <w:rFonts w:ascii="宋体" w:cs="宋体" w:hint="eastAsia"/>
          <w:kern w:val="0"/>
          <w:sz w:val="24"/>
        </w:rPr>
        <w:t>）</w:t>
      </w:r>
      <w:r w:rsidRPr="00643AA7">
        <w:rPr>
          <w:rFonts w:ascii="宋体" w:cs="宋体" w:hint="eastAsia"/>
          <w:kern w:val="0"/>
          <w:sz w:val="24"/>
          <w:lang w:val="zh-CN"/>
        </w:rPr>
        <w:t>填录报名信息</w:t>
      </w:r>
      <w:r w:rsidRPr="00643AA7">
        <w:rPr>
          <w:rFonts w:ascii="宋体" w:hAnsi="宋体" w:hint="eastAsia"/>
          <w:sz w:val="24"/>
        </w:rPr>
        <w:t>，并按规定日期直接前往报到、参加培训。</w:t>
      </w:r>
    </w:p>
    <w:p w:rsidR="002C4D43" w:rsidRPr="00370FBD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 w:rsidRPr="00287FB5">
        <w:rPr>
          <w:rFonts w:ascii="宋体" w:hAnsi="宋体"/>
          <w:sz w:val="24"/>
        </w:rPr>
        <w:t>3</w:t>
      </w:r>
      <w:r w:rsidRPr="00287FB5">
        <w:rPr>
          <w:rFonts w:ascii="宋体" w:hAnsi="宋体" w:hint="eastAsia"/>
          <w:sz w:val="24"/>
        </w:rPr>
        <w:t>．报到时间：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7"/>
          <w:attr w:name="Year" w:val="2017"/>
        </w:smartTagPr>
        <w:r w:rsidRPr="00BE4472">
          <w:rPr>
            <w:rFonts w:ascii="宋体" w:hAnsi="宋体" w:cs="宋体"/>
            <w:b/>
            <w:kern w:val="0"/>
            <w:sz w:val="24"/>
          </w:rPr>
          <w:t>201</w:t>
        </w:r>
        <w:r>
          <w:rPr>
            <w:rFonts w:ascii="宋体" w:hAnsi="宋体" w:cs="宋体"/>
            <w:b/>
            <w:kern w:val="0"/>
            <w:sz w:val="24"/>
          </w:rPr>
          <w:t>7</w:t>
        </w:r>
        <w:r w:rsidRPr="00BE4472">
          <w:rPr>
            <w:rFonts w:ascii="宋体" w:hAnsi="宋体" w:cs="宋体" w:hint="eastAsia"/>
            <w:b/>
            <w:kern w:val="0"/>
            <w:sz w:val="24"/>
          </w:rPr>
          <w:t>年</w:t>
        </w:r>
        <w:r>
          <w:rPr>
            <w:rFonts w:ascii="宋体" w:hAnsi="宋体" w:cs="宋体"/>
            <w:b/>
            <w:kern w:val="0"/>
            <w:sz w:val="24"/>
          </w:rPr>
          <w:t>7</w:t>
        </w:r>
        <w:r w:rsidRPr="00BE4472">
          <w:rPr>
            <w:rFonts w:ascii="宋体" w:hAnsi="宋体" w:cs="宋体" w:hint="eastAsia"/>
            <w:b/>
            <w:kern w:val="0"/>
            <w:sz w:val="24"/>
          </w:rPr>
          <w:t>月</w:t>
        </w:r>
        <w:r>
          <w:rPr>
            <w:rFonts w:ascii="宋体" w:hAnsi="宋体" w:cs="宋体"/>
            <w:b/>
            <w:kern w:val="0"/>
            <w:sz w:val="24"/>
          </w:rPr>
          <w:t>18</w:t>
        </w:r>
        <w:r w:rsidRPr="00BE4472">
          <w:rPr>
            <w:rFonts w:ascii="宋体" w:hAnsi="宋体" w:cs="宋体" w:hint="eastAsia"/>
            <w:b/>
            <w:kern w:val="0"/>
            <w:sz w:val="24"/>
          </w:rPr>
          <w:t>日</w:t>
        </w:r>
      </w:smartTag>
      <w:r w:rsidRPr="00370FBD">
        <w:rPr>
          <w:rFonts w:ascii="宋体" w:hAnsi="宋体" w:hint="eastAsia"/>
          <w:sz w:val="24"/>
        </w:rPr>
        <w:t>。</w:t>
      </w:r>
    </w:p>
    <w:p w:rsidR="002C4D43" w:rsidRPr="00287FB5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cs="宋体"/>
          <w:kern w:val="0"/>
          <w:sz w:val="24"/>
        </w:rPr>
      </w:pPr>
      <w:r w:rsidRPr="00287FB5">
        <w:rPr>
          <w:rFonts w:ascii="宋体" w:hAnsi="宋体"/>
          <w:sz w:val="24"/>
        </w:rPr>
        <w:t>4</w:t>
      </w:r>
      <w:r w:rsidRPr="00287FB5">
        <w:rPr>
          <w:rFonts w:ascii="宋体" w:hAnsi="宋体" w:hint="eastAsia"/>
          <w:sz w:val="24"/>
        </w:rPr>
        <w:t>．报到地点：</w:t>
      </w:r>
      <w:r w:rsidRPr="0066741B">
        <w:rPr>
          <w:rFonts w:ascii="宋体" w:hAnsi="宋体" w:hint="eastAsia"/>
          <w:sz w:val="24"/>
        </w:rPr>
        <w:t>六安状元府商务酒店</w:t>
      </w:r>
      <w:r w:rsidRPr="0066741B">
        <w:rPr>
          <w:rFonts w:ascii="宋体" w:hAnsi="宋体"/>
          <w:sz w:val="24"/>
        </w:rPr>
        <w:t>(</w:t>
      </w:r>
      <w:r w:rsidRPr="0066741B">
        <w:rPr>
          <w:rFonts w:ascii="宋体" w:hAnsi="宋体" w:hint="eastAsia"/>
          <w:sz w:val="24"/>
        </w:rPr>
        <w:t>六安</w:t>
      </w:r>
      <w:r>
        <w:rPr>
          <w:rFonts w:ascii="宋体" w:hAnsi="宋体" w:hint="eastAsia"/>
          <w:sz w:val="24"/>
        </w:rPr>
        <w:t>市</w:t>
      </w:r>
      <w:r w:rsidRPr="0066741B">
        <w:rPr>
          <w:rFonts w:ascii="宋体" w:hAnsi="宋体" w:hint="eastAsia"/>
          <w:sz w:val="24"/>
        </w:rPr>
        <w:t>光明西路</w:t>
      </w:r>
      <w:r>
        <w:rPr>
          <w:rFonts w:ascii="宋体" w:hAnsi="宋体" w:hint="eastAsia"/>
          <w:sz w:val="24"/>
        </w:rPr>
        <w:t>六安</w:t>
      </w:r>
      <w:r w:rsidRPr="0066741B">
        <w:rPr>
          <w:rFonts w:ascii="宋体" w:hAnsi="宋体" w:hint="eastAsia"/>
          <w:sz w:val="24"/>
        </w:rPr>
        <w:t>一中西侧</w:t>
      </w:r>
      <w:r w:rsidRPr="0066741B">
        <w:rPr>
          <w:rFonts w:ascii="宋体" w:hAnsi="宋体"/>
          <w:sz w:val="24"/>
        </w:rPr>
        <w:t>)</w:t>
      </w:r>
      <w:r w:rsidRPr="0066741B">
        <w:rPr>
          <w:rFonts w:ascii="宋体" w:hAnsi="宋体" w:hint="eastAsia"/>
          <w:sz w:val="24"/>
        </w:rPr>
        <w:t>。</w:t>
      </w:r>
    </w:p>
    <w:p w:rsidR="002C4D43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 w:rsidRPr="00287FB5">
        <w:rPr>
          <w:rFonts w:ascii="宋体" w:hAnsi="宋体"/>
          <w:sz w:val="24"/>
        </w:rPr>
        <w:t>5</w:t>
      </w:r>
      <w:r w:rsidRPr="00287FB5">
        <w:rPr>
          <w:rFonts w:ascii="宋体" w:hAnsi="宋体" w:hint="eastAsia"/>
          <w:sz w:val="24"/>
        </w:rPr>
        <w:t>．报到须</w:t>
      </w:r>
      <w:r w:rsidRPr="0045591E">
        <w:rPr>
          <w:rFonts w:ascii="宋体" w:hAnsi="宋体" w:hint="eastAsia"/>
          <w:sz w:val="24"/>
        </w:rPr>
        <w:t>知：报名时需交纳培训费</w:t>
      </w:r>
      <w:r w:rsidRPr="0045591E">
        <w:rPr>
          <w:rFonts w:ascii="宋体" w:hAnsi="宋体"/>
          <w:sz w:val="24"/>
        </w:rPr>
        <w:t>2000</w:t>
      </w:r>
      <w:r w:rsidRPr="0045591E"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，</w:t>
      </w:r>
      <w:r w:rsidRPr="0045591E">
        <w:rPr>
          <w:rFonts w:ascii="宋体" w:hAnsi="宋体" w:cs="宋体" w:hint="eastAsia"/>
          <w:kern w:val="0"/>
          <w:sz w:val="24"/>
        </w:rPr>
        <w:t>二寸正面彩照</w:t>
      </w:r>
      <w:r w:rsidRPr="0045591E">
        <w:rPr>
          <w:rFonts w:ascii="宋体" w:hAnsi="宋体" w:hint="eastAsia"/>
          <w:sz w:val="24"/>
        </w:rPr>
        <w:t>两张</w:t>
      </w:r>
      <w:r>
        <w:rPr>
          <w:rFonts w:ascii="宋体" w:hAnsi="宋体" w:hint="eastAsia"/>
          <w:sz w:val="24"/>
        </w:rPr>
        <w:t>，</w:t>
      </w:r>
      <w:r w:rsidRPr="0045591E">
        <w:rPr>
          <w:rFonts w:ascii="宋体" w:hAnsi="宋体" w:hint="eastAsia"/>
          <w:sz w:val="24"/>
        </w:rPr>
        <w:t>食宿统一安排，费用自理。</w:t>
      </w:r>
    </w:p>
    <w:p w:rsidR="002C4D43" w:rsidRPr="00370FBD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 w:rsidRPr="00370FBD">
        <w:rPr>
          <w:rFonts w:ascii="宋体" w:hAnsi="宋体" w:hint="eastAsia"/>
          <w:sz w:val="24"/>
        </w:rPr>
        <w:t>．联系方式：</w:t>
      </w:r>
    </w:p>
    <w:p w:rsidR="002C4D43" w:rsidRPr="00370FBD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 w:rsidRPr="00370FBD">
        <w:rPr>
          <w:rFonts w:ascii="宋体" w:hAnsi="宋体" w:hint="eastAsia"/>
          <w:sz w:val="24"/>
        </w:rPr>
        <w:t>地</w:t>
      </w:r>
      <w:r w:rsidRPr="00370FBD">
        <w:rPr>
          <w:rFonts w:ascii="宋体" w:hAnsi="宋体"/>
          <w:sz w:val="24"/>
        </w:rPr>
        <w:t xml:space="preserve">    </w:t>
      </w:r>
      <w:r w:rsidRPr="00370FBD">
        <w:rPr>
          <w:rFonts w:ascii="宋体" w:hAnsi="宋体" w:hint="eastAsia"/>
          <w:sz w:val="24"/>
        </w:rPr>
        <w:t>址：安徽省六安市六寿路</w:t>
      </w:r>
      <w:r w:rsidRPr="00370FBD">
        <w:rPr>
          <w:rFonts w:ascii="宋体" w:hAnsi="宋体"/>
          <w:sz w:val="24"/>
        </w:rPr>
        <w:t>18</w:t>
      </w:r>
      <w:r w:rsidRPr="00370FBD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（六安职业技术学院）</w:t>
      </w:r>
    </w:p>
    <w:p w:rsidR="002C4D43" w:rsidRPr="00370FBD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 w:hAnsi="宋体"/>
          <w:sz w:val="24"/>
        </w:rPr>
      </w:pPr>
      <w:r w:rsidRPr="00370FBD">
        <w:rPr>
          <w:rFonts w:ascii="宋体" w:hAnsi="宋体" w:hint="eastAsia"/>
          <w:sz w:val="24"/>
        </w:rPr>
        <w:t>邮</w:t>
      </w:r>
      <w:r w:rsidRPr="00370FBD">
        <w:rPr>
          <w:rFonts w:ascii="宋体" w:hAnsi="宋体"/>
          <w:sz w:val="24"/>
        </w:rPr>
        <w:t xml:space="preserve">    </w:t>
      </w:r>
      <w:r w:rsidRPr="00370FBD">
        <w:rPr>
          <w:rFonts w:ascii="宋体" w:hAnsi="宋体" w:hint="eastAsia"/>
          <w:sz w:val="24"/>
        </w:rPr>
        <w:t>编：</w:t>
      </w:r>
      <w:r w:rsidRPr="00370FBD">
        <w:rPr>
          <w:rFonts w:ascii="宋体" w:hAnsi="宋体"/>
          <w:sz w:val="24"/>
        </w:rPr>
        <w:t>237158</w:t>
      </w:r>
    </w:p>
    <w:p w:rsidR="002C4D43" w:rsidRPr="006271BF" w:rsidRDefault="002C4D43" w:rsidP="00170511">
      <w:pPr>
        <w:spacing w:line="540" w:lineRule="exact"/>
        <w:ind w:firstLineChars="200" w:firstLine="31680"/>
        <w:rPr>
          <w:rFonts w:ascii="宋体"/>
          <w:sz w:val="24"/>
        </w:rPr>
      </w:pPr>
      <w:r w:rsidRPr="006271BF">
        <w:rPr>
          <w:rFonts w:ascii="宋体" w:hAnsi="宋体" w:hint="eastAsia"/>
          <w:sz w:val="24"/>
        </w:rPr>
        <w:t>联系电话：</w:t>
      </w:r>
      <w:r w:rsidRPr="006271BF">
        <w:rPr>
          <w:rFonts w:ascii="宋体" w:hAnsi="宋体"/>
          <w:sz w:val="24"/>
        </w:rPr>
        <w:t>0564-371</w:t>
      </w:r>
      <w:r>
        <w:rPr>
          <w:rFonts w:ascii="宋体" w:hAnsi="宋体"/>
          <w:sz w:val="24"/>
        </w:rPr>
        <w:t>5006</w:t>
      </w:r>
    </w:p>
    <w:p w:rsidR="002C4D43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 w:rsidRPr="006271BF">
        <w:rPr>
          <w:rFonts w:ascii="宋体" w:hAnsi="宋体" w:hint="eastAsia"/>
          <w:sz w:val="24"/>
        </w:rPr>
        <w:t>联</w:t>
      </w:r>
      <w:r w:rsidRPr="006271BF">
        <w:rPr>
          <w:rFonts w:ascii="宋体" w:hAnsi="宋体"/>
          <w:sz w:val="24"/>
        </w:rPr>
        <w:t xml:space="preserve"> </w:t>
      </w:r>
      <w:r w:rsidRPr="006271BF">
        <w:rPr>
          <w:rFonts w:ascii="宋体" w:hAnsi="宋体" w:hint="eastAsia"/>
          <w:sz w:val="24"/>
        </w:rPr>
        <w:t>系</w:t>
      </w:r>
      <w:r w:rsidRPr="006271BF">
        <w:rPr>
          <w:rFonts w:ascii="宋体" w:hAnsi="宋体"/>
          <w:sz w:val="24"/>
        </w:rPr>
        <w:t xml:space="preserve"> </w:t>
      </w:r>
      <w:r w:rsidRPr="006271BF">
        <w:rPr>
          <w:rFonts w:ascii="宋体" w:hAnsi="宋体" w:hint="eastAsia"/>
          <w:sz w:val="24"/>
        </w:rPr>
        <w:t>人：</w:t>
      </w:r>
      <w:r>
        <w:rPr>
          <w:rFonts w:ascii="宋体" w:hAnsi="宋体" w:hint="eastAsia"/>
          <w:sz w:val="24"/>
        </w:rPr>
        <w:t>贺义宏</w:t>
      </w:r>
      <w:r w:rsidRPr="006271BF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13605647237</w:t>
      </w:r>
    </w:p>
    <w:p w:rsidR="002C4D43" w:rsidRPr="006271BF" w:rsidRDefault="002C4D43" w:rsidP="00170511">
      <w:pPr>
        <w:widowControl/>
        <w:spacing w:line="540" w:lineRule="exact"/>
        <w:ind w:firstLineChars="200" w:firstLine="316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</w:t>
      </w:r>
      <w:r w:rsidRPr="006271BF">
        <w:rPr>
          <w:rFonts w:ascii="宋体" w:hAnsi="宋体" w:hint="eastAsia"/>
          <w:sz w:val="24"/>
        </w:rPr>
        <w:t>陶宏志</w:t>
      </w:r>
      <w:r w:rsidRPr="006271BF">
        <w:rPr>
          <w:rFonts w:ascii="宋体" w:hAnsi="宋体"/>
          <w:sz w:val="24"/>
        </w:rPr>
        <w:t xml:space="preserve"> 1</w:t>
      </w:r>
      <w:r>
        <w:rPr>
          <w:rFonts w:ascii="宋体" w:hAnsi="宋体"/>
          <w:sz w:val="24"/>
        </w:rPr>
        <w:t>3865437730</w:t>
      </w:r>
    </w:p>
    <w:p w:rsidR="002C4D43" w:rsidRPr="006271BF" w:rsidRDefault="002C4D43" w:rsidP="00170511">
      <w:pPr>
        <w:spacing w:line="540" w:lineRule="exact"/>
        <w:ind w:firstLineChars="200" w:firstLine="31680"/>
        <w:rPr>
          <w:rFonts w:ascii="宋体"/>
          <w:sz w:val="24"/>
        </w:rPr>
      </w:pPr>
      <w:r w:rsidRPr="006271BF">
        <w:rPr>
          <w:rFonts w:ascii="宋体" w:hAnsi="宋体" w:hint="eastAsia"/>
          <w:sz w:val="24"/>
        </w:rPr>
        <w:t>电子信箱：</w:t>
      </w:r>
      <w:r>
        <w:rPr>
          <w:rFonts w:ascii="宋体" w:hAnsi="宋体"/>
          <w:sz w:val="24"/>
        </w:rPr>
        <w:t>501158135</w:t>
      </w:r>
      <w:r w:rsidRPr="006271BF">
        <w:rPr>
          <w:rFonts w:ascii="宋体" w:hAnsi="宋体" w:cs="宋体"/>
          <w:kern w:val="0"/>
          <w:sz w:val="24"/>
        </w:rPr>
        <w:t>@qq.com</w:t>
      </w:r>
    </w:p>
    <w:p w:rsidR="002C4D43" w:rsidRPr="00370FBD" w:rsidRDefault="002C4D43" w:rsidP="00170511">
      <w:pPr>
        <w:spacing w:line="540" w:lineRule="exact"/>
        <w:ind w:firstLineChars="200" w:firstLine="31680"/>
        <w:rPr>
          <w:rFonts w:ascii="宋体"/>
          <w:sz w:val="24"/>
        </w:rPr>
      </w:pPr>
      <w:r w:rsidRPr="00370FBD">
        <w:rPr>
          <w:rFonts w:ascii="宋体" w:hAnsi="宋体" w:hint="eastAsia"/>
          <w:sz w:val="24"/>
        </w:rPr>
        <w:t>教学质量监督、投诉：</w:t>
      </w:r>
      <w:r w:rsidRPr="00370FBD">
        <w:rPr>
          <w:rFonts w:ascii="宋体" w:hAnsi="宋体"/>
          <w:sz w:val="24"/>
        </w:rPr>
        <w:t>0551</w:t>
      </w:r>
      <w:r w:rsidRPr="00370FBD">
        <w:rPr>
          <w:rFonts w:ascii="宋体" w:hAnsi="宋体" w:hint="eastAsia"/>
          <w:sz w:val="24"/>
        </w:rPr>
        <w:t>－</w:t>
      </w:r>
      <w:r>
        <w:rPr>
          <w:rFonts w:ascii="宋体" w:hAnsi="宋体"/>
          <w:sz w:val="24"/>
        </w:rPr>
        <w:t>6</w:t>
      </w:r>
      <w:r w:rsidRPr="00370FBD">
        <w:rPr>
          <w:rFonts w:ascii="宋体" w:hAnsi="宋体"/>
          <w:sz w:val="24"/>
        </w:rPr>
        <w:t>2831807</w:t>
      </w:r>
      <w:r w:rsidRPr="00370FBD">
        <w:rPr>
          <w:rFonts w:ascii="宋体" w:hAnsi="宋体" w:hint="eastAsia"/>
          <w:sz w:val="24"/>
        </w:rPr>
        <w:t>（省教育厅人事处）</w:t>
      </w:r>
    </w:p>
    <w:p w:rsidR="002C4D43" w:rsidRPr="00170511" w:rsidRDefault="002C4D43" w:rsidP="00B913BB">
      <w:pPr>
        <w:widowControl/>
        <w:spacing w:line="540" w:lineRule="exact"/>
        <w:jc w:val="left"/>
        <w:rPr>
          <w:rFonts w:ascii="宋体"/>
          <w:sz w:val="24"/>
        </w:rPr>
      </w:pPr>
    </w:p>
    <w:p w:rsidR="002C4D43" w:rsidRPr="00370FBD" w:rsidRDefault="002C4D43" w:rsidP="00170511">
      <w:pPr>
        <w:widowControl/>
        <w:spacing w:line="440" w:lineRule="exact"/>
        <w:ind w:leftChars="2799" w:left="31680" w:firstLineChars="350" w:firstLine="31680"/>
        <w:jc w:val="left"/>
        <w:rPr>
          <w:rFonts w:ascii="宋体" w:hAnsi="宋体"/>
          <w:sz w:val="24"/>
        </w:rPr>
      </w:pPr>
      <w:r w:rsidRPr="00370FBD">
        <w:rPr>
          <w:rFonts w:ascii="宋体" w:hAnsi="宋体" w:hint="eastAsia"/>
          <w:sz w:val="24"/>
        </w:rPr>
        <w:t>安徽省教育厅</w:t>
      </w:r>
      <w:r w:rsidRPr="00370FBD">
        <w:rPr>
          <w:rFonts w:ascii="宋体" w:hAnsi="宋体"/>
          <w:sz w:val="24"/>
        </w:rPr>
        <w:t xml:space="preserve"> </w:t>
      </w:r>
    </w:p>
    <w:p w:rsidR="002C4D43" w:rsidRPr="00370FBD" w:rsidRDefault="002C4D43" w:rsidP="00B913BB">
      <w:pPr>
        <w:widowControl/>
        <w:spacing w:line="440" w:lineRule="exact"/>
        <w:jc w:val="right"/>
        <w:rPr>
          <w:rFonts w:ascii="宋体"/>
          <w:sz w:val="24"/>
        </w:rPr>
      </w:pPr>
      <w:r w:rsidRPr="00370FBD">
        <w:rPr>
          <w:rFonts w:ascii="宋体" w:hAnsi="宋体" w:hint="eastAsia"/>
          <w:sz w:val="24"/>
        </w:rPr>
        <w:t>安徽省高校师资培训中心</w:t>
      </w:r>
    </w:p>
    <w:p w:rsidR="002C4D43" w:rsidRDefault="002C4D43" w:rsidP="00F53D68">
      <w:pPr>
        <w:widowControl/>
        <w:spacing w:line="440" w:lineRule="exact"/>
        <w:ind w:right="360"/>
        <w:jc w:val="righ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6"/>
          <w:attr w:name="Year" w:val="2017"/>
        </w:smartTagPr>
        <w:r>
          <w:rPr>
            <w:rFonts w:ascii="宋体" w:hAnsi="宋体"/>
            <w:sz w:val="24"/>
          </w:rPr>
          <w:t>2017</w:t>
        </w:r>
        <w:r>
          <w:rPr>
            <w:rFonts w:ascii="宋体" w:hAnsi="宋体" w:hint="eastAsia"/>
            <w:sz w:val="24"/>
          </w:rPr>
          <w:t>年</w:t>
        </w:r>
        <w:r>
          <w:rPr>
            <w:rFonts w:ascii="宋体" w:hAnsi="宋体"/>
            <w:sz w:val="24"/>
          </w:rPr>
          <w:t>6</w:t>
        </w:r>
        <w:r>
          <w:rPr>
            <w:rFonts w:ascii="宋体" w:hAnsi="宋体" w:hint="eastAsia"/>
            <w:sz w:val="24"/>
          </w:rPr>
          <w:t>月</w:t>
        </w:r>
        <w:r>
          <w:rPr>
            <w:rFonts w:ascii="宋体" w:hAnsi="宋体"/>
            <w:sz w:val="24"/>
          </w:rPr>
          <w:t>6</w:t>
        </w:r>
        <w:r>
          <w:rPr>
            <w:rFonts w:ascii="宋体" w:hAnsi="宋体" w:hint="eastAsia"/>
            <w:sz w:val="24"/>
          </w:rPr>
          <w:t>日</w:t>
        </w:r>
      </w:smartTag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7C24A9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</w:p>
    <w:p w:rsidR="002C4D43" w:rsidRDefault="002C4D43" w:rsidP="00CD7015">
      <w:pPr>
        <w:widowControl/>
        <w:spacing w:line="440" w:lineRule="exact"/>
        <w:jc w:val="left"/>
        <w:rPr>
          <w:rFonts w:ascii="宋体" w:cs="Helvetica"/>
          <w:b/>
          <w:bCs/>
          <w:kern w:val="0"/>
          <w:sz w:val="24"/>
        </w:rPr>
      </w:pPr>
      <w:r w:rsidRPr="00287FB5">
        <w:rPr>
          <w:rFonts w:ascii="宋体" w:hAnsi="宋体" w:cs="Helvetica" w:hint="eastAsia"/>
          <w:b/>
          <w:bCs/>
          <w:kern w:val="0"/>
          <w:sz w:val="24"/>
        </w:rPr>
        <w:t>附件：培训</w:t>
      </w:r>
      <w:r>
        <w:rPr>
          <w:rFonts w:ascii="宋体" w:hAnsi="宋体" w:cs="Helvetica" w:hint="eastAsia"/>
          <w:b/>
          <w:bCs/>
          <w:kern w:val="0"/>
          <w:sz w:val="24"/>
        </w:rPr>
        <w:t>内容及</w:t>
      </w:r>
      <w:r w:rsidRPr="00287FB5">
        <w:rPr>
          <w:rFonts w:ascii="宋体" w:hAnsi="宋体" w:cs="Helvetica" w:hint="eastAsia"/>
          <w:b/>
          <w:bCs/>
          <w:kern w:val="0"/>
          <w:sz w:val="24"/>
        </w:rPr>
        <w:t>日程安排</w:t>
      </w:r>
      <w:r>
        <w:rPr>
          <w:rFonts w:ascii="宋体" w:hAnsi="宋体" w:cs="Helvetica" w:hint="eastAsia"/>
          <w:b/>
          <w:bCs/>
          <w:kern w:val="0"/>
          <w:sz w:val="24"/>
        </w:rPr>
        <w:t>表</w:t>
      </w:r>
    </w:p>
    <w:p w:rsidR="002C4D43" w:rsidRPr="00287FB5" w:rsidRDefault="002C4D43" w:rsidP="00170511">
      <w:pPr>
        <w:spacing w:beforeLines="50" w:afterLines="50" w:line="360" w:lineRule="exact"/>
        <w:ind w:firstLineChars="596" w:firstLine="31680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纺织服装类</w:t>
      </w:r>
      <w:r w:rsidRPr="00287FB5">
        <w:rPr>
          <w:rFonts w:ascii="宋体" w:hAnsi="宋体" w:hint="eastAsia"/>
          <w:b/>
          <w:sz w:val="30"/>
          <w:szCs w:val="30"/>
        </w:rPr>
        <w:t>“双师素质”培训班日程安排表</w:t>
      </w:r>
    </w:p>
    <w:tbl>
      <w:tblPr>
        <w:tblW w:w="9507" w:type="dxa"/>
        <w:jc w:val="center"/>
        <w:tblInd w:w="-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"/>
        <w:gridCol w:w="720"/>
        <w:gridCol w:w="1476"/>
        <w:gridCol w:w="2520"/>
        <w:gridCol w:w="1080"/>
        <w:gridCol w:w="825"/>
        <w:gridCol w:w="1868"/>
      </w:tblGrid>
      <w:tr w:rsidR="002C4D43" w:rsidRPr="00287FB5" w:rsidTr="00CD7015">
        <w:trPr>
          <w:trHeight w:hRule="exact" w:val="567"/>
          <w:jc w:val="center"/>
        </w:trPr>
        <w:tc>
          <w:tcPr>
            <w:tcW w:w="1018" w:type="dxa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2C4D43" w:rsidRPr="00287FB5" w:rsidRDefault="002C4D43" w:rsidP="002C4D43">
            <w:pPr>
              <w:widowControl/>
              <w:ind w:firstLineChars="48" w:firstLine="31680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日</w:t>
            </w:r>
            <w:r w:rsidRPr="00287FB5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</w:t>
            </w:r>
          </w:p>
        </w:tc>
        <w:tc>
          <w:tcPr>
            <w:tcW w:w="2196" w:type="dxa"/>
            <w:gridSpan w:val="2"/>
            <w:tcBorders>
              <w:top w:val="single" w:sz="12" w:space="0" w:color="auto"/>
            </w:tcBorders>
            <w:shd w:val="clear" w:color="auto" w:fill="CCFFFF"/>
            <w:noWrap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时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 w:rsidRPr="00287FB5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间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shd w:val="clear" w:color="auto" w:fill="CCFFFF"/>
            <w:noWrap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内</w:t>
            </w:r>
            <w:r w:rsidRPr="00287FB5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容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报告人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C4D43" w:rsidRPr="00287FB5" w:rsidRDefault="002C4D43" w:rsidP="005B6EA2">
            <w:pPr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主持人</w:t>
            </w:r>
          </w:p>
        </w:tc>
        <w:tc>
          <w:tcPr>
            <w:tcW w:w="1868" w:type="dxa"/>
            <w:tcBorders>
              <w:top w:val="single" w:sz="12" w:space="0" w:color="auto"/>
              <w:left w:val="single" w:sz="4" w:space="0" w:color="auto"/>
            </w:tcBorders>
            <w:shd w:val="clear" w:color="auto" w:fill="CCFFFF"/>
            <w:vAlign w:val="center"/>
          </w:tcPr>
          <w:p w:rsidR="002C4D43" w:rsidRPr="00287FB5" w:rsidRDefault="002C4D43" w:rsidP="005B6EA2">
            <w:pPr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地</w:t>
            </w:r>
            <w:r w:rsidRPr="00287FB5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</w:t>
            </w:r>
            <w:r w:rsidRPr="00287FB5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点</w:t>
            </w:r>
          </w:p>
        </w:tc>
      </w:tr>
      <w:tr w:rsidR="002C4D43" w:rsidRPr="00287FB5" w:rsidTr="00CD7015">
        <w:trPr>
          <w:trHeight w:hRule="exact" w:val="652"/>
          <w:jc w:val="center"/>
        </w:trPr>
        <w:tc>
          <w:tcPr>
            <w:tcW w:w="1018" w:type="dxa"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 w:rsidRPr="00287FB5">
                <w:rPr>
                  <w:rFonts w:ascii="宋体" w:hAnsi="宋体" w:cs="宋体"/>
                  <w:kern w:val="0"/>
                  <w:szCs w:val="21"/>
                </w:rPr>
                <w:t>7</w:t>
              </w:r>
              <w:r w:rsidRPr="00287FB5"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18</w:t>
              </w:r>
              <w:r w:rsidRPr="00287FB5"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2196" w:type="dxa"/>
            <w:gridSpan w:val="2"/>
            <w:noWrap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87FB5">
              <w:rPr>
                <w:rFonts w:ascii="宋体" w:hAnsi="宋体" w:cs="宋体" w:hint="eastAsia"/>
                <w:kern w:val="0"/>
                <w:szCs w:val="21"/>
              </w:rPr>
              <w:t>全</w:t>
            </w:r>
            <w:r w:rsidRPr="00287FB5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287FB5">
              <w:rPr>
                <w:rFonts w:ascii="宋体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2520" w:type="dxa"/>
            <w:noWrap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287FB5">
              <w:rPr>
                <w:rFonts w:ascii="宋体" w:hAnsi="宋体" w:cs="宋体" w:hint="eastAsia"/>
                <w:kern w:val="0"/>
                <w:szCs w:val="21"/>
              </w:rPr>
              <w:t>报</w:t>
            </w:r>
            <w:r w:rsidRPr="00287FB5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287FB5">
              <w:rPr>
                <w:rFonts w:ascii="宋体" w:hAnsi="宋体" w:cs="宋体" w:hint="eastAsia"/>
                <w:kern w:val="0"/>
                <w:szCs w:val="21"/>
              </w:rPr>
              <w:t>到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noWrap/>
            <w:vAlign w:val="center"/>
          </w:tcPr>
          <w:p w:rsidR="002C4D43" w:rsidRPr="00287FB5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9545C4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倪丹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Default="002C4D43" w:rsidP="00CD7015">
            <w:pPr>
              <w:jc w:val="center"/>
              <w:rPr>
                <w:rFonts w:ascii="宋体"/>
                <w:sz w:val="18"/>
                <w:szCs w:val="18"/>
              </w:rPr>
            </w:pPr>
            <w:r w:rsidRPr="001940C0">
              <w:rPr>
                <w:rFonts w:ascii="宋体" w:hAnsi="宋体" w:hint="eastAsia"/>
                <w:sz w:val="18"/>
                <w:szCs w:val="18"/>
              </w:rPr>
              <w:t>状元府商务酒店</w:t>
            </w:r>
          </w:p>
          <w:p w:rsidR="002C4D43" w:rsidRPr="00287FB5" w:rsidRDefault="002C4D43" w:rsidP="00CD7015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1940C0">
              <w:rPr>
                <w:rFonts w:ascii="宋体" w:hAnsi="宋体" w:cs="宋体" w:hint="eastAsia"/>
                <w:kern w:val="0"/>
                <w:sz w:val="18"/>
                <w:szCs w:val="18"/>
              </w:rPr>
              <w:t>（光明西路一中西侧）</w:t>
            </w:r>
            <w:r w:rsidRPr="00E20E5B">
              <w:rPr>
                <w:rFonts w:ascii="宋体" w:hAnsi="宋体" w:cs="宋体" w:hint="eastAsia"/>
                <w:kern w:val="0"/>
                <w:sz w:val="18"/>
                <w:szCs w:val="18"/>
              </w:rPr>
              <w:t>口）</w:t>
            </w:r>
          </w:p>
        </w:tc>
      </w:tr>
      <w:tr w:rsidR="002C4D43" w:rsidRPr="00B330F7" w:rsidTr="00CD7015">
        <w:trPr>
          <w:trHeight w:hRule="exact" w:val="1317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 w:rsidRPr="00B330F7">
                <w:rPr>
                  <w:rFonts w:ascii="宋体" w:hAnsi="宋体" w:cs="宋体"/>
                  <w:kern w:val="0"/>
                  <w:szCs w:val="21"/>
                </w:rPr>
                <w:t>7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19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9:00—11:30</w:t>
            </w:r>
          </w:p>
        </w:tc>
        <w:tc>
          <w:tcPr>
            <w:tcW w:w="2520" w:type="dxa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开班典礼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省厅、</w:t>
            </w:r>
            <w:r w:rsidRPr="00B330F7">
              <w:rPr>
                <w:rFonts w:ascii="宋体" w:hAnsi="宋体" w:cs="宋体" w:hint="eastAsia"/>
                <w:kern w:val="0"/>
                <w:szCs w:val="21"/>
              </w:rPr>
              <w:t>学院、相关部门领导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王家祥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CD7015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志勤楼</w:t>
            </w:r>
          </w:p>
          <w:p w:rsidR="002C4D43" w:rsidRPr="00B330F7" w:rsidRDefault="002C4D43" w:rsidP="00CD7015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水上报告厅</w:t>
            </w:r>
          </w:p>
        </w:tc>
      </w:tr>
      <w:tr w:rsidR="002C4D43" w:rsidRPr="00B330F7" w:rsidTr="00CD7015">
        <w:trPr>
          <w:trHeight w:hRule="exact" w:val="771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A34436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创新创业教育</w:t>
            </w:r>
          </w:p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全面融入建设研讨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孙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勇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郭三文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志勤楼</w:t>
            </w:r>
          </w:p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水上报告厅</w:t>
            </w:r>
          </w:p>
        </w:tc>
      </w:tr>
      <w:tr w:rsidR="002C4D43" w:rsidRPr="00B330F7" w:rsidTr="00CD7015">
        <w:trPr>
          <w:trHeight w:hRule="exact" w:val="771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 w:rsidRPr="00B330F7">
                <w:rPr>
                  <w:rFonts w:ascii="宋体" w:hAnsi="宋体" w:cs="宋体"/>
                  <w:kern w:val="0"/>
                  <w:szCs w:val="21"/>
                </w:rPr>
                <w:t>7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20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A34436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Pr="00A34436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服装企业管理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2C4D43" w:rsidRPr="00A34436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外聘专家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A34436" w:rsidRDefault="002C4D43" w:rsidP="005B6EA2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赵正清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会议室</w:t>
            </w:r>
          </w:p>
        </w:tc>
      </w:tr>
      <w:tr w:rsidR="002C4D43" w:rsidRPr="00B330F7" w:rsidTr="00CD7015">
        <w:trPr>
          <w:trHeight w:hRule="exact" w:val="1917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A34436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服装类中高职衔接的人才培养方案制定、课程体系构建与课程标准建设</w:t>
            </w:r>
            <w:r w:rsidRPr="00A74EE2">
              <w:rPr>
                <w:rFonts w:ascii="宋体" w:hAnsi="宋体" w:cs="宋体" w:hint="eastAsia"/>
                <w:kern w:val="0"/>
                <w:szCs w:val="21"/>
              </w:rPr>
              <w:t>研讨</w:t>
            </w:r>
          </w:p>
          <w:p w:rsidR="002C4D43" w:rsidRPr="00B330F7" w:rsidRDefault="002C4D43" w:rsidP="005B6EA2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校企合作模式下的服装设计专业建设</w:t>
            </w:r>
            <w:r w:rsidRPr="00A74EE2">
              <w:rPr>
                <w:rFonts w:ascii="宋体" w:hAnsi="宋体" w:cs="宋体" w:hint="eastAsia"/>
                <w:kern w:val="0"/>
                <w:szCs w:val="21"/>
              </w:rPr>
              <w:t>专题研讨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相关专业带头人及相关教师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A34436" w:rsidRDefault="002C4D43" w:rsidP="005B6EA2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赵正清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会议室</w:t>
            </w:r>
          </w:p>
        </w:tc>
      </w:tr>
      <w:tr w:rsidR="002C4D43" w:rsidRPr="00B330F7" w:rsidTr="00CD7015">
        <w:trPr>
          <w:trHeight w:hRule="exact" w:val="981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 w:rsidRPr="00B330F7">
                <w:rPr>
                  <w:rFonts w:ascii="宋体" w:hAnsi="宋体" w:cs="宋体"/>
                  <w:kern w:val="0"/>
                  <w:szCs w:val="21"/>
                </w:rPr>
                <w:t>7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21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Pr="006F5D14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F5D14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信息化背景下高职专业建设的若干思考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2C4D43" w:rsidRPr="00A34436" w:rsidRDefault="002C4D43" w:rsidP="005B6EA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外聘专家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赵正清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会议室</w:t>
            </w:r>
          </w:p>
        </w:tc>
      </w:tr>
      <w:tr w:rsidR="002C4D43" w:rsidRPr="00B330F7" w:rsidTr="00CD7015">
        <w:trPr>
          <w:trHeight w:hRule="exact" w:val="1292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2C4D43" w:rsidRPr="00B84DCA" w:rsidRDefault="002C4D43" w:rsidP="005B6EA2">
            <w:pPr>
              <w:widowControl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混合式教学模式研讨</w:t>
            </w:r>
          </w:p>
          <w:p w:rsidR="002C4D43" w:rsidRPr="00B330F7" w:rsidRDefault="002C4D43" w:rsidP="005B6EA2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服装类</w:t>
            </w:r>
            <w:r w:rsidRPr="00B84DCA">
              <w:rPr>
                <w:rFonts w:ascii="宋体" w:hAnsi="宋体" w:hint="eastAsia"/>
                <w:szCs w:val="21"/>
              </w:rPr>
              <w:t>专业微课建设探讨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相关专业带头人及相关教师</w:t>
            </w: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赵正清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会议室</w:t>
            </w: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 w:rsidRPr="00B330F7">
                <w:rPr>
                  <w:rFonts w:ascii="宋体" w:hAnsi="宋体" w:cs="宋体"/>
                  <w:kern w:val="0"/>
                  <w:szCs w:val="21"/>
                </w:rPr>
                <w:t>7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22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面料再造艺术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袁金龙</w:t>
            </w: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贺义宏</w:t>
            </w:r>
          </w:p>
        </w:tc>
        <w:tc>
          <w:tcPr>
            <w:tcW w:w="1868" w:type="dxa"/>
            <w:vMerge w:val="restart"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面料再造艺术</w:t>
            </w:r>
          </w:p>
        </w:tc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 w:rsidRPr="00B330F7">
                <w:rPr>
                  <w:rFonts w:ascii="宋体" w:hAnsi="宋体" w:cs="宋体"/>
                  <w:kern w:val="0"/>
                  <w:szCs w:val="21"/>
                </w:rPr>
                <w:t>7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23</w:t>
              </w:r>
              <w:r w:rsidRPr="00B330F7"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拼布及拼布艺术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袁金龙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贺义宏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拼布及拼布艺术</w:t>
            </w: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>
                <w:rPr>
                  <w:rFonts w:ascii="宋体" w:hAnsi="宋体" w:cs="宋体"/>
                  <w:kern w:val="0"/>
                  <w:szCs w:val="21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24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服装结构制图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外聘专家</w:t>
            </w: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贺义宏</w:t>
            </w:r>
          </w:p>
        </w:tc>
        <w:tc>
          <w:tcPr>
            <w:tcW w:w="1868" w:type="dxa"/>
            <w:vMerge w:val="restart"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工学楼二楼</w:t>
            </w: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Pr="007E701D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214B0">
              <w:rPr>
                <w:rFonts w:ascii="宋体" w:hAnsi="宋体" w:cs="宋体" w:hint="eastAsia"/>
                <w:kern w:val="0"/>
                <w:szCs w:val="21"/>
              </w:rPr>
              <w:t>服装结构制图</w:t>
            </w:r>
          </w:p>
        </w:tc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>
                <w:rPr>
                  <w:rFonts w:ascii="宋体" w:hAnsi="宋体" w:cs="宋体"/>
                  <w:kern w:val="0"/>
                  <w:szCs w:val="21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25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服装结构制图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外聘专家</w:t>
            </w: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倪丹</w:t>
            </w:r>
          </w:p>
        </w:tc>
        <w:tc>
          <w:tcPr>
            <w:tcW w:w="1868" w:type="dxa"/>
            <w:vMerge w:val="restart"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工学楼二楼</w:t>
            </w: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Pr="007E701D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214B0">
              <w:rPr>
                <w:rFonts w:ascii="宋体" w:hAnsi="宋体" w:cs="宋体" w:hint="eastAsia"/>
                <w:kern w:val="0"/>
                <w:szCs w:val="21"/>
              </w:rPr>
              <w:t>服装结构制图</w:t>
            </w:r>
          </w:p>
        </w:tc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>
                <w:rPr>
                  <w:rFonts w:ascii="宋体" w:hAnsi="宋体" w:cs="宋体"/>
                  <w:kern w:val="0"/>
                  <w:szCs w:val="21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26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服装立体裁剪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外聘专家</w:t>
            </w: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倪丹</w:t>
            </w:r>
          </w:p>
        </w:tc>
        <w:tc>
          <w:tcPr>
            <w:tcW w:w="1868" w:type="dxa"/>
            <w:vMerge w:val="restart"/>
            <w:tcBorders>
              <w:lef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工学楼二楼</w:t>
            </w: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Pr="007E701D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服装立体裁剪</w:t>
            </w:r>
          </w:p>
        </w:tc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2C4D43" w:rsidRPr="00B330F7" w:rsidTr="00CD7015">
        <w:trPr>
          <w:trHeight w:hRule="exact" w:val="766"/>
          <w:jc w:val="center"/>
        </w:trPr>
        <w:tc>
          <w:tcPr>
            <w:tcW w:w="1018" w:type="dxa"/>
            <w:vMerge w:val="restart"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>
                <w:rPr>
                  <w:rFonts w:ascii="宋体" w:hAnsi="宋体" w:cs="宋体"/>
                  <w:kern w:val="0"/>
                  <w:szCs w:val="21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27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/>
                <w:kern w:val="0"/>
                <w:szCs w:val="21"/>
              </w:rPr>
              <w:t>8:30—11:30</w:t>
            </w:r>
          </w:p>
        </w:tc>
        <w:tc>
          <w:tcPr>
            <w:tcW w:w="2520" w:type="dxa"/>
            <w:vAlign w:val="center"/>
          </w:tcPr>
          <w:p w:rsidR="002C4D43" w:rsidRPr="007E701D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服装产业建设考察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倪丹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安徽星星服饰有限公司</w:t>
            </w:r>
          </w:p>
        </w:tc>
      </w:tr>
      <w:tr w:rsidR="002C4D43" w:rsidRPr="00B330F7" w:rsidTr="00CD7015">
        <w:trPr>
          <w:trHeight w:hRule="exact" w:val="1003"/>
          <w:jc w:val="center"/>
        </w:trPr>
        <w:tc>
          <w:tcPr>
            <w:tcW w:w="1018" w:type="dxa"/>
            <w:vMerge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20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330F7">
              <w:rPr>
                <w:rFonts w:ascii="宋体" w:hAnsi="宋体" w:cs="宋体" w:hint="eastAsia"/>
                <w:kern w:val="0"/>
                <w:szCs w:val="21"/>
              </w:rPr>
              <w:t>下午</w:t>
            </w:r>
          </w:p>
        </w:tc>
        <w:tc>
          <w:tcPr>
            <w:tcW w:w="1476" w:type="dxa"/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14: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A34436">
              <w:rPr>
                <w:rFonts w:ascii="宋体" w:hAnsi="宋体" w:cs="宋体"/>
                <w:color w:val="000000"/>
                <w:kern w:val="0"/>
                <w:szCs w:val="21"/>
              </w:rPr>
              <w:t>—17: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A34436">
              <w:rPr>
                <w:rFonts w:asci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20" w:type="dxa"/>
            <w:vAlign w:val="center"/>
          </w:tcPr>
          <w:p w:rsidR="002C4D43" w:rsidRPr="007E701D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服装产业建设考察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4D43" w:rsidRPr="00B330F7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倪丹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4D43" w:rsidRPr="00B276E0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B276E0">
              <w:rPr>
                <w:rFonts w:ascii="宋体" w:hAnsi="宋体" w:cs="宋体" w:hint="eastAsia"/>
                <w:kern w:val="0"/>
                <w:szCs w:val="21"/>
              </w:rPr>
              <w:t>安徽艾莱依服饰有限公司</w:t>
            </w:r>
          </w:p>
        </w:tc>
      </w:tr>
      <w:tr w:rsidR="002C4D43" w:rsidRPr="00B330F7" w:rsidTr="00CD7015">
        <w:trPr>
          <w:trHeight w:hRule="exact" w:val="1155"/>
          <w:jc w:val="center"/>
        </w:trPr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6"/>
                <w:attr w:name="Year" w:val="2017"/>
              </w:smartTagPr>
              <w:r>
                <w:rPr>
                  <w:rFonts w:ascii="宋体" w:hAnsi="宋体" w:cs="宋体"/>
                  <w:kern w:val="0"/>
                  <w:szCs w:val="21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月</w:t>
              </w:r>
              <w:r>
                <w:rPr>
                  <w:rFonts w:ascii="宋体" w:hAnsi="宋体" w:cs="宋体"/>
                  <w:kern w:val="0"/>
                  <w:szCs w:val="21"/>
                </w:rPr>
                <w:t>28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720" w:type="dxa"/>
            <w:tcBorders>
              <w:bottom w:val="single" w:sz="12" w:space="0" w:color="auto"/>
            </w:tcBorders>
            <w:noWrap/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上午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noWrap/>
            <w:vAlign w:val="center"/>
          </w:tcPr>
          <w:p w:rsidR="002C4D43" w:rsidRPr="00B330F7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9:0</w:t>
            </w:r>
            <w:r w:rsidRPr="00B330F7">
              <w:rPr>
                <w:rFonts w:ascii="宋体" w:cs="宋体"/>
                <w:kern w:val="0"/>
                <w:szCs w:val="21"/>
              </w:rPr>
              <w:t>0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结业典礼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C4D43" w:rsidRDefault="002C4D43" w:rsidP="005B6EA2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省厅、</w:t>
            </w:r>
            <w:r w:rsidRPr="00B330F7">
              <w:rPr>
                <w:rFonts w:ascii="宋体" w:hAnsi="宋体" w:cs="宋体" w:hint="eastAsia"/>
                <w:kern w:val="0"/>
                <w:szCs w:val="21"/>
              </w:rPr>
              <w:t>学院、相关部门领导</w:t>
            </w:r>
          </w:p>
        </w:tc>
        <w:tc>
          <w:tcPr>
            <w:tcW w:w="8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郭三文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工学楼三楼</w:t>
            </w:r>
          </w:p>
          <w:p w:rsidR="002C4D43" w:rsidRDefault="002C4D43" w:rsidP="005B6EA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会议室</w:t>
            </w:r>
          </w:p>
        </w:tc>
      </w:tr>
    </w:tbl>
    <w:p w:rsidR="002C4D43" w:rsidRDefault="002C4D43" w:rsidP="002C4D43">
      <w:pPr>
        <w:spacing w:line="460" w:lineRule="exact"/>
        <w:ind w:left="31680" w:hangingChars="400" w:firstLine="31680"/>
        <w:rPr>
          <w:sz w:val="24"/>
        </w:rPr>
      </w:pPr>
      <w:r>
        <w:rPr>
          <w:sz w:val="24"/>
        </w:rPr>
        <w:t xml:space="preserve">                                                      </w:t>
      </w:r>
    </w:p>
    <w:p w:rsidR="002C4D43" w:rsidRPr="0093698C" w:rsidRDefault="002C4D43" w:rsidP="00170511">
      <w:pPr>
        <w:spacing w:line="460" w:lineRule="exact"/>
        <w:ind w:left="31680" w:hangingChars="400" w:firstLine="31680"/>
        <w:rPr>
          <w:sz w:val="24"/>
        </w:rPr>
      </w:pPr>
      <w:r>
        <w:rPr>
          <w:sz w:val="24"/>
        </w:rPr>
        <w:t xml:space="preserve">                                                        </w:t>
      </w:r>
      <w:r w:rsidRPr="0093698C">
        <w:rPr>
          <w:rFonts w:hint="eastAsia"/>
          <w:sz w:val="24"/>
        </w:rPr>
        <w:t>六安职业技术学院</w:t>
      </w:r>
    </w:p>
    <w:p w:rsidR="002C4D43" w:rsidRPr="00287FB5" w:rsidRDefault="002C4D43" w:rsidP="00A45645">
      <w:pPr>
        <w:spacing w:beforeLines="50" w:afterLines="50" w:line="360" w:lineRule="atLeast"/>
        <w:jc w:val="center"/>
        <w:rPr>
          <w:rFonts w:ascii="宋体"/>
          <w:b/>
          <w:sz w:val="24"/>
        </w:rPr>
      </w:pPr>
      <w:r>
        <w:rPr>
          <w:sz w:val="24"/>
        </w:rPr>
        <w:t xml:space="preserve">              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6"/>
          <w:attr w:name="Year" w:val="2017"/>
        </w:smartTagPr>
        <w:r w:rsidRPr="0093698C">
          <w:rPr>
            <w:sz w:val="24"/>
          </w:rPr>
          <w:t>2017</w:t>
        </w:r>
        <w:r w:rsidRPr="0093698C">
          <w:rPr>
            <w:rFonts w:hint="eastAsia"/>
            <w:sz w:val="24"/>
          </w:rPr>
          <w:t>年</w:t>
        </w:r>
        <w:r w:rsidRPr="0093698C">
          <w:rPr>
            <w:sz w:val="24"/>
          </w:rPr>
          <w:t>6</w:t>
        </w:r>
        <w:r w:rsidRPr="0093698C">
          <w:rPr>
            <w:rFonts w:hint="eastAsia"/>
            <w:sz w:val="24"/>
          </w:rPr>
          <w:t>月</w:t>
        </w:r>
        <w:r w:rsidRPr="0093698C">
          <w:rPr>
            <w:sz w:val="24"/>
          </w:rPr>
          <w:t>6</w:t>
        </w:r>
        <w:r w:rsidRPr="0093698C">
          <w:rPr>
            <w:rFonts w:hint="eastAsia"/>
            <w:sz w:val="24"/>
          </w:rPr>
          <w:t>日</w:t>
        </w:r>
      </w:smartTag>
    </w:p>
    <w:p w:rsidR="002C4D43" w:rsidRDefault="002C4D43">
      <w:pPr>
        <w:rPr>
          <w:sz w:val="32"/>
          <w:szCs w:val="32"/>
        </w:rPr>
      </w:pPr>
    </w:p>
    <w:p w:rsidR="002C4D43" w:rsidRPr="00CC4CE4" w:rsidRDefault="002C4D43" w:rsidP="00D9234C">
      <w:pPr>
        <w:ind w:firstLineChars="1950" w:firstLine="316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2C4D43" w:rsidRPr="00CC4CE4" w:rsidSect="00C46E57">
      <w:headerReference w:type="default" r:id="rId6"/>
      <w:footerReference w:type="even" r:id="rId7"/>
      <w:footerReference w:type="default" r:id="rId8"/>
      <w:pgSz w:w="11906" w:h="16838"/>
      <w:pgMar w:top="1440" w:right="1474" w:bottom="1418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D43" w:rsidRDefault="002C4D43">
      <w:r>
        <w:separator/>
      </w:r>
    </w:p>
  </w:endnote>
  <w:endnote w:type="continuationSeparator" w:id="0">
    <w:p w:rsidR="002C4D43" w:rsidRDefault="002C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43" w:rsidRDefault="002C4D43" w:rsidP="001305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4D43" w:rsidRDefault="002C4D43" w:rsidP="002746E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43" w:rsidRDefault="002C4D43" w:rsidP="001305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C4D43" w:rsidRDefault="002C4D43" w:rsidP="002746E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D43" w:rsidRDefault="002C4D43">
      <w:r>
        <w:separator/>
      </w:r>
    </w:p>
  </w:footnote>
  <w:footnote w:type="continuationSeparator" w:id="0">
    <w:p w:rsidR="002C4D43" w:rsidRDefault="002C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43" w:rsidRDefault="002C4D43" w:rsidP="00A761FA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6E5"/>
    <w:rsid w:val="00016235"/>
    <w:rsid w:val="00026A26"/>
    <w:rsid w:val="00027A1B"/>
    <w:rsid w:val="00031685"/>
    <w:rsid w:val="000404F9"/>
    <w:rsid w:val="00047035"/>
    <w:rsid w:val="0005170F"/>
    <w:rsid w:val="00054BED"/>
    <w:rsid w:val="0005583F"/>
    <w:rsid w:val="00065783"/>
    <w:rsid w:val="00071846"/>
    <w:rsid w:val="00072D2D"/>
    <w:rsid w:val="0008693C"/>
    <w:rsid w:val="000A63F6"/>
    <w:rsid w:val="000A7AB4"/>
    <w:rsid w:val="000B07CD"/>
    <w:rsid w:val="000C0E4C"/>
    <w:rsid w:val="000C5163"/>
    <w:rsid w:val="000D70AC"/>
    <w:rsid w:val="001000EE"/>
    <w:rsid w:val="001079CE"/>
    <w:rsid w:val="00116907"/>
    <w:rsid w:val="001305D2"/>
    <w:rsid w:val="00144741"/>
    <w:rsid w:val="00153EA1"/>
    <w:rsid w:val="00163452"/>
    <w:rsid w:val="00166179"/>
    <w:rsid w:val="00170511"/>
    <w:rsid w:val="00170D35"/>
    <w:rsid w:val="001803CA"/>
    <w:rsid w:val="001845E7"/>
    <w:rsid w:val="001940C0"/>
    <w:rsid w:val="001A2140"/>
    <w:rsid w:val="001A7EA6"/>
    <w:rsid w:val="001C20C7"/>
    <w:rsid w:val="001E4FD2"/>
    <w:rsid w:val="001E6821"/>
    <w:rsid w:val="001F07A0"/>
    <w:rsid w:val="001F23A8"/>
    <w:rsid w:val="001F582B"/>
    <w:rsid w:val="001F5A3E"/>
    <w:rsid w:val="001F620D"/>
    <w:rsid w:val="00217D17"/>
    <w:rsid w:val="0024087F"/>
    <w:rsid w:val="00241482"/>
    <w:rsid w:val="002429B4"/>
    <w:rsid w:val="0024546F"/>
    <w:rsid w:val="0026302C"/>
    <w:rsid w:val="00270025"/>
    <w:rsid w:val="00271E9E"/>
    <w:rsid w:val="002746E5"/>
    <w:rsid w:val="00281937"/>
    <w:rsid w:val="00287FB5"/>
    <w:rsid w:val="002925D4"/>
    <w:rsid w:val="002A3B45"/>
    <w:rsid w:val="002B5638"/>
    <w:rsid w:val="002B61E7"/>
    <w:rsid w:val="002C4D43"/>
    <w:rsid w:val="002D1D3D"/>
    <w:rsid w:val="002D203B"/>
    <w:rsid w:val="002E53DA"/>
    <w:rsid w:val="003068E0"/>
    <w:rsid w:val="00306F13"/>
    <w:rsid w:val="003104D2"/>
    <w:rsid w:val="00316CCF"/>
    <w:rsid w:val="00322A24"/>
    <w:rsid w:val="00332581"/>
    <w:rsid w:val="003328C2"/>
    <w:rsid w:val="003329C5"/>
    <w:rsid w:val="00351E0B"/>
    <w:rsid w:val="00360DE9"/>
    <w:rsid w:val="00362FC5"/>
    <w:rsid w:val="00366626"/>
    <w:rsid w:val="00370FBD"/>
    <w:rsid w:val="00377144"/>
    <w:rsid w:val="003A7DEE"/>
    <w:rsid w:val="003B17B2"/>
    <w:rsid w:val="003B4741"/>
    <w:rsid w:val="003B4F8E"/>
    <w:rsid w:val="003B6DCF"/>
    <w:rsid w:val="003D22DB"/>
    <w:rsid w:val="003D3E7B"/>
    <w:rsid w:val="003E0B10"/>
    <w:rsid w:val="00422E2D"/>
    <w:rsid w:val="004321E8"/>
    <w:rsid w:val="00434DE8"/>
    <w:rsid w:val="00451419"/>
    <w:rsid w:val="0045591E"/>
    <w:rsid w:val="004564FD"/>
    <w:rsid w:val="00464A4B"/>
    <w:rsid w:val="004812F9"/>
    <w:rsid w:val="004903C0"/>
    <w:rsid w:val="00490985"/>
    <w:rsid w:val="00492652"/>
    <w:rsid w:val="004A2B8B"/>
    <w:rsid w:val="004A2BE5"/>
    <w:rsid w:val="004A3B5E"/>
    <w:rsid w:val="004B0985"/>
    <w:rsid w:val="004C42BC"/>
    <w:rsid w:val="004C450C"/>
    <w:rsid w:val="004D1530"/>
    <w:rsid w:val="004D5F34"/>
    <w:rsid w:val="004E23BA"/>
    <w:rsid w:val="00505203"/>
    <w:rsid w:val="0052685C"/>
    <w:rsid w:val="00541601"/>
    <w:rsid w:val="00541A4D"/>
    <w:rsid w:val="0055532F"/>
    <w:rsid w:val="00555831"/>
    <w:rsid w:val="005622DC"/>
    <w:rsid w:val="00566F7F"/>
    <w:rsid w:val="005763D4"/>
    <w:rsid w:val="0059548E"/>
    <w:rsid w:val="005A19BA"/>
    <w:rsid w:val="005A276F"/>
    <w:rsid w:val="005B6EA2"/>
    <w:rsid w:val="005C5A36"/>
    <w:rsid w:val="005D018A"/>
    <w:rsid w:val="005D13DE"/>
    <w:rsid w:val="005E0ADF"/>
    <w:rsid w:val="00603511"/>
    <w:rsid w:val="00605DAA"/>
    <w:rsid w:val="0061462F"/>
    <w:rsid w:val="0062368C"/>
    <w:rsid w:val="006271BF"/>
    <w:rsid w:val="00631412"/>
    <w:rsid w:val="00643AA7"/>
    <w:rsid w:val="0064678C"/>
    <w:rsid w:val="0064689C"/>
    <w:rsid w:val="0066741B"/>
    <w:rsid w:val="00671F60"/>
    <w:rsid w:val="006750CE"/>
    <w:rsid w:val="00680489"/>
    <w:rsid w:val="00682004"/>
    <w:rsid w:val="00697042"/>
    <w:rsid w:val="006A3BB5"/>
    <w:rsid w:val="006B6283"/>
    <w:rsid w:val="006C4718"/>
    <w:rsid w:val="006C52F8"/>
    <w:rsid w:val="006E02F3"/>
    <w:rsid w:val="006E7E73"/>
    <w:rsid w:val="006F5D14"/>
    <w:rsid w:val="007013DD"/>
    <w:rsid w:val="0071732E"/>
    <w:rsid w:val="007214E5"/>
    <w:rsid w:val="00726AE1"/>
    <w:rsid w:val="00745A4E"/>
    <w:rsid w:val="00764860"/>
    <w:rsid w:val="00770361"/>
    <w:rsid w:val="007764AC"/>
    <w:rsid w:val="00777E05"/>
    <w:rsid w:val="007A063F"/>
    <w:rsid w:val="007A2B03"/>
    <w:rsid w:val="007B3907"/>
    <w:rsid w:val="007C24A9"/>
    <w:rsid w:val="007C7624"/>
    <w:rsid w:val="007D1D8F"/>
    <w:rsid w:val="007D6B66"/>
    <w:rsid w:val="007D77E1"/>
    <w:rsid w:val="007E701D"/>
    <w:rsid w:val="007E7892"/>
    <w:rsid w:val="008144F4"/>
    <w:rsid w:val="008153FA"/>
    <w:rsid w:val="008214B0"/>
    <w:rsid w:val="008350A9"/>
    <w:rsid w:val="00842175"/>
    <w:rsid w:val="008565D4"/>
    <w:rsid w:val="00871BE1"/>
    <w:rsid w:val="008932ED"/>
    <w:rsid w:val="00893FA3"/>
    <w:rsid w:val="008D2A88"/>
    <w:rsid w:val="008E3454"/>
    <w:rsid w:val="00910E03"/>
    <w:rsid w:val="00914BB5"/>
    <w:rsid w:val="00921953"/>
    <w:rsid w:val="00924475"/>
    <w:rsid w:val="00924EBC"/>
    <w:rsid w:val="0093698C"/>
    <w:rsid w:val="00937962"/>
    <w:rsid w:val="00952218"/>
    <w:rsid w:val="009545C4"/>
    <w:rsid w:val="00960711"/>
    <w:rsid w:val="009707B2"/>
    <w:rsid w:val="009734AD"/>
    <w:rsid w:val="00995905"/>
    <w:rsid w:val="009A38DC"/>
    <w:rsid w:val="009B3975"/>
    <w:rsid w:val="009B68E2"/>
    <w:rsid w:val="009C2818"/>
    <w:rsid w:val="009D3AD4"/>
    <w:rsid w:val="009D3D64"/>
    <w:rsid w:val="009D3DC2"/>
    <w:rsid w:val="009E2CBB"/>
    <w:rsid w:val="00A0683D"/>
    <w:rsid w:val="00A335ED"/>
    <w:rsid w:val="00A34436"/>
    <w:rsid w:val="00A45645"/>
    <w:rsid w:val="00A458BA"/>
    <w:rsid w:val="00A52606"/>
    <w:rsid w:val="00A614F6"/>
    <w:rsid w:val="00A63DEE"/>
    <w:rsid w:val="00A74EE2"/>
    <w:rsid w:val="00A761FA"/>
    <w:rsid w:val="00A903CA"/>
    <w:rsid w:val="00AC0D0F"/>
    <w:rsid w:val="00AD42D3"/>
    <w:rsid w:val="00AD609B"/>
    <w:rsid w:val="00AE1594"/>
    <w:rsid w:val="00B106CF"/>
    <w:rsid w:val="00B12384"/>
    <w:rsid w:val="00B276E0"/>
    <w:rsid w:val="00B330F7"/>
    <w:rsid w:val="00B51D1E"/>
    <w:rsid w:val="00B57A28"/>
    <w:rsid w:val="00B736C4"/>
    <w:rsid w:val="00B84167"/>
    <w:rsid w:val="00B84DCA"/>
    <w:rsid w:val="00B864E7"/>
    <w:rsid w:val="00B913BB"/>
    <w:rsid w:val="00B94385"/>
    <w:rsid w:val="00BA1D80"/>
    <w:rsid w:val="00BA59E1"/>
    <w:rsid w:val="00BA5C38"/>
    <w:rsid w:val="00BA674C"/>
    <w:rsid w:val="00BC20BE"/>
    <w:rsid w:val="00BC5494"/>
    <w:rsid w:val="00BD1879"/>
    <w:rsid w:val="00BD191A"/>
    <w:rsid w:val="00BE4472"/>
    <w:rsid w:val="00BE6B79"/>
    <w:rsid w:val="00BE7C1F"/>
    <w:rsid w:val="00BF3BD1"/>
    <w:rsid w:val="00BF43AD"/>
    <w:rsid w:val="00BF6148"/>
    <w:rsid w:val="00C04911"/>
    <w:rsid w:val="00C267F2"/>
    <w:rsid w:val="00C350B4"/>
    <w:rsid w:val="00C43D95"/>
    <w:rsid w:val="00C456F6"/>
    <w:rsid w:val="00C46E57"/>
    <w:rsid w:val="00C51A96"/>
    <w:rsid w:val="00C8780A"/>
    <w:rsid w:val="00C95806"/>
    <w:rsid w:val="00CA5EAE"/>
    <w:rsid w:val="00CB606B"/>
    <w:rsid w:val="00CC4CE4"/>
    <w:rsid w:val="00CD7015"/>
    <w:rsid w:val="00CF0896"/>
    <w:rsid w:val="00CF1C26"/>
    <w:rsid w:val="00D1332B"/>
    <w:rsid w:val="00D23B00"/>
    <w:rsid w:val="00D35296"/>
    <w:rsid w:val="00D45E5C"/>
    <w:rsid w:val="00D6086A"/>
    <w:rsid w:val="00D7155D"/>
    <w:rsid w:val="00D80B9C"/>
    <w:rsid w:val="00D9234C"/>
    <w:rsid w:val="00D92F8D"/>
    <w:rsid w:val="00DA492B"/>
    <w:rsid w:val="00DC11FA"/>
    <w:rsid w:val="00DC13B6"/>
    <w:rsid w:val="00DD5A02"/>
    <w:rsid w:val="00DE6085"/>
    <w:rsid w:val="00DE62F7"/>
    <w:rsid w:val="00DF1D63"/>
    <w:rsid w:val="00E1085C"/>
    <w:rsid w:val="00E117C2"/>
    <w:rsid w:val="00E12379"/>
    <w:rsid w:val="00E20E5B"/>
    <w:rsid w:val="00E24F44"/>
    <w:rsid w:val="00E43E78"/>
    <w:rsid w:val="00E478AE"/>
    <w:rsid w:val="00E54D4D"/>
    <w:rsid w:val="00E73895"/>
    <w:rsid w:val="00E92BAB"/>
    <w:rsid w:val="00EB5DCE"/>
    <w:rsid w:val="00EC4262"/>
    <w:rsid w:val="00ED6A09"/>
    <w:rsid w:val="00EE3335"/>
    <w:rsid w:val="00F01241"/>
    <w:rsid w:val="00F11E01"/>
    <w:rsid w:val="00F173EF"/>
    <w:rsid w:val="00F31DBD"/>
    <w:rsid w:val="00F35028"/>
    <w:rsid w:val="00F40CD8"/>
    <w:rsid w:val="00F53D68"/>
    <w:rsid w:val="00F564F5"/>
    <w:rsid w:val="00F66A1C"/>
    <w:rsid w:val="00F67929"/>
    <w:rsid w:val="00F74B9C"/>
    <w:rsid w:val="00FA08D9"/>
    <w:rsid w:val="00FA3775"/>
    <w:rsid w:val="00FA7D6D"/>
    <w:rsid w:val="00FD5C94"/>
    <w:rsid w:val="00FE6F97"/>
    <w:rsid w:val="00FF0B46"/>
    <w:rsid w:val="00FF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6E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7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746E5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PageNumber">
    <w:name w:val="page number"/>
    <w:basedOn w:val="DefaultParagraphFont"/>
    <w:uiPriority w:val="99"/>
    <w:rsid w:val="002746E5"/>
    <w:rPr>
      <w:rFonts w:cs="Times New Roman"/>
    </w:rPr>
  </w:style>
  <w:style w:type="character" w:styleId="Hyperlink">
    <w:name w:val="Hyperlink"/>
    <w:basedOn w:val="DefaultParagraphFont"/>
    <w:uiPriority w:val="99"/>
    <w:rsid w:val="002746E5"/>
    <w:rPr>
      <w:rFonts w:cs="Times New Roman"/>
      <w:color w:val="000000"/>
      <w:sz w:val="18"/>
      <w:szCs w:val="18"/>
      <w:u w:val="none"/>
      <w:effect w:val="none"/>
    </w:rPr>
  </w:style>
  <w:style w:type="table" w:styleId="TableGrid">
    <w:name w:val="Table Grid"/>
    <w:basedOn w:val="TableNormal"/>
    <w:uiPriority w:val="99"/>
    <w:rsid w:val="00AD609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57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1A9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52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4</Pages>
  <Words>294</Words>
  <Characters>1681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“2013省培计划/双师”建筑类专业教师培训方案</dc:title>
  <dc:subject/>
  <dc:creator>微软用户</dc:creator>
  <cp:keywords/>
  <dc:description/>
  <cp:lastModifiedBy>USER</cp:lastModifiedBy>
  <cp:revision>19</cp:revision>
  <cp:lastPrinted>2013-07-16T01:45:00Z</cp:lastPrinted>
  <dcterms:created xsi:type="dcterms:W3CDTF">2017-04-24T07:09:00Z</dcterms:created>
  <dcterms:modified xsi:type="dcterms:W3CDTF">2017-06-16T07:48:00Z</dcterms:modified>
</cp:coreProperties>
</file>